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8677" w14:textId="1B1FD7E8" w:rsidR="00BA00AB" w:rsidRDefault="009051F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BURDON</w:t>
      </w:r>
      <w:r>
        <w:rPr>
          <w:rFonts w:ascii="Times New Roman" w:hAnsi="Times New Roman" w:cs="Times New Roman"/>
          <w:sz w:val="24"/>
          <w:szCs w:val="24"/>
        </w:rPr>
        <w:t xml:space="preserve">     (fl.1400)</w:t>
      </w:r>
    </w:p>
    <w:p w14:paraId="2FAA8FB0" w14:textId="3D571374" w:rsidR="009051F6" w:rsidRDefault="009051F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20BAD" w14:textId="0DD6D114" w:rsidR="009051F6" w:rsidRDefault="009051F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1FAEF5" w14:textId="04756BDF" w:rsidR="009051F6" w:rsidRDefault="009051F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Apr.1400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Rothwell,</w:t>
      </w:r>
    </w:p>
    <w:p w14:paraId="27B7E9DC" w14:textId="138BE7E8" w:rsidR="009051F6" w:rsidRDefault="009051F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Northamptonshire, into lands of Maud de Stafford(q.v.).</w:t>
      </w:r>
    </w:p>
    <w:p w14:paraId="2F83560A" w14:textId="77777777" w:rsidR="009051F6" w:rsidRDefault="009051F6" w:rsidP="009051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18-56)</w:t>
      </w:r>
    </w:p>
    <w:p w14:paraId="794C6779" w14:textId="087424A3" w:rsidR="009051F6" w:rsidRDefault="009051F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AE2421" w14:textId="35ACF88E" w:rsidR="009051F6" w:rsidRDefault="009051F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82F03" w14:textId="045B9CCE" w:rsidR="009051F6" w:rsidRPr="009051F6" w:rsidRDefault="009051F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sectPr w:rsidR="009051F6" w:rsidRPr="009051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9A14" w14:textId="77777777" w:rsidR="009051F6" w:rsidRDefault="009051F6" w:rsidP="009139A6">
      <w:r>
        <w:separator/>
      </w:r>
    </w:p>
  </w:endnote>
  <w:endnote w:type="continuationSeparator" w:id="0">
    <w:p w14:paraId="1BD0B762" w14:textId="77777777" w:rsidR="009051F6" w:rsidRDefault="009051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15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3D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BDE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6786C" w14:textId="77777777" w:rsidR="009051F6" w:rsidRDefault="009051F6" w:rsidP="009139A6">
      <w:r>
        <w:separator/>
      </w:r>
    </w:p>
  </w:footnote>
  <w:footnote w:type="continuationSeparator" w:id="0">
    <w:p w14:paraId="5E2CE419" w14:textId="77777777" w:rsidR="009051F6" w:rsidRDefault="009051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20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D74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0D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6"/>
    <w:rsid w:val="000666E0"/>
    <w:rsid w:val="002510B7"/>
    <w:rsid w:val="005C130B"/>
    <w:rsid w:val="00826F5C"/>
    <w:rsid w:val="009051F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42082"/>
  <w15:chartTrackingRefBased/>
  <w15:docId w15:val="{98C3FE85-1828-479C-8A27-30CD6EED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2022-02-18T20:46:00Z</dcterms:created>
  <dcterms:modified xsi:type="dcterms:W3CDTF">2022-02-18T20:49:00Z</dcterms:modified>
</cp:coreProperties>
</file>